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BEB21" w14:textId="77777777" w:rsidR="0029435D" w:rsidRPr="00355227" w:rsidRDefault="00355227" w:rsidP="00775898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outlineLvl w:val="0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10BEB22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410BEB23" w14:textId="32D541AE" w:rsidR="00B53231" w:rsidRDefault="0029435D" w:rsidP="007F2570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where more detailed pricing information is required </w:t>
      </w:r>
      <w:r w:rsidR="00B75170">
        <w:rPr>
          <w:rFonts w:ascii="Arial" w:eastAsia="Calibri" w:hAnsi="Arial" w:cs="Arial"/>
          <w:sz w:val="24"/>
          <w:szCs w:val="22"/>
        </w:rPr>
        <w:t>in addition to that on the Call-</w:t>
      </w:r>
      <w:r w:rsidRPr="00355227">
        <w:rPr>
          <w:rFonts w:ascii="Arial" w:eastAsia="Calibri" w:hAnsi="Arial" w:cs="Arial"/>
          <w:sz w:val="24"/>
          <w:szCs w:val="22"/>
        </w:rPr>
        <w:t>Off 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14:paraId="45F740CF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  <w:bookmarkStart w:id="0" w:name="_GoBack"/>
      <w:bookmarkEnd w:id="0"/>
    </w:p>
    <w:p w14:paraId="37A486DB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62223BE2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42413788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1A3B0F3B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0B5A7E01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140976CB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26129546" w14:textId="77777777" w:rsidR="00B53231" w:rsidRP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3A457E96" w14:textId="31F552F5" w:rsid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2B7C4125" w14:textId="58DBEE80" w:rsidR="00B53231" w:rsidRDefault="00B53231" w:rsidP="00B53231">
      <w:pPr>
        <w:rPr>
          <w:rFonts w:ascii="Arial" w:eastAsia="Calibri" w:hAnsi="Arial" w:cs="Arial"/>
          <w:sz w:val="24"/>
          <w:szCs w:val="22"/>
        </w:rPr>
      </w:pPr>
    </w:p>
    <w:p w14:paraId="085977F9" w14:textId="6B5C4C45" w:rsidR="0029435D" w:rsidRPr="00B53231" w:rsidRDefault="00B53231" w:rsidP="00B53231">
      <w:pPr>
        <w:tabs>
          <w:tab w:val="left" w:pos="1665"/>
        </w:tabs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ab/>
      </w:r>
    </w:p>
    <w:sectPr w:rsidR="0029435D" w:rsidRPr="00B53231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25E56" w14:textId="77777777" w:rsidR="003526D9" w:rsidRDefault="003526D9">
      <w:pPr>
        <w:spacing w:after="0" w:line="20" w:lineRule="exact"/>
      </w:pPr>
    </w:p>
  </w:endnote>
  <w:endnote w:type="continuationSeparator" w:id="0">
    <w:p w14:paraId="027005C5" w14:textId="77777777" w:rsidR="003526D9" w:rsidRDefault="003526D9">
      <w:pPr>
        <w:spacing w:after="0" w:line="20" w:lineRule="exact"/>
      </w:pPr>
    </w:p>
  </w:endnote>
  <w:endnote w:type="continuationNotice" w:id="1">
    <w:p w14:paraId="1906DC93" w14:textId="77777777" w:rsidR="003526D9" w:rsidRDefault="003526D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EB2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10BEB2E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410BEB2F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EB34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410BEB35" w14:textId="558FF914" w:rsidR="007F2570" w:rsidRPr="004D7CEB" w:rsidRDefault="007F2570" w:rsidP="007F2570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Framework Ref: </w:t>
    </w:r>
    <w:r w:rsidR="00B53231">
      <w:rPr>
        <w:rFonts w:ascii="Arial" w:hAnsi="Arial" w:cs="Arial"/>
        <w:sz w:val="20"/>
      </w:rPr>
      <w:t>RM6167</w:t>
    </w:r>
  </w:p>
  <w:p w14:paraId="410BEB36" w14:textId="21687F92" w:rsidR="007F2570" w:rsidRDefault="007F2570" w:rsidP="0077589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Project Version: </w:t>
    </w:r>
    <w:r w:rsidR="00775898">
      <w:rPr>
        <w:rFonts w:ascii="Arial" w:hAnsi="Arial" w:cs="Arial"/>
        <w:sz w:val="20"/>
      </w:rPr>
      <w:t>v1.0</w:t>
    </w:r>
  </w:p>
  <w:p w14:paraId="410BEB37" w14:textId="77777777" w:rsidR="00C973D8" w:rsidRPr="004D7CEB" w:rsidRDefault="007F2570" w:rsidP="007F2570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Model Version: v3.0</w:t>
    </w:r>
    <w:r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4FBE5" w14:textId="77777777" w:rsidR="003526D9" w:rsidRDefault="003526D9">
      <w:pPr>
        <w:spacing w:after="0" w:line="240" w:lineRule="auto"/>
      </w:pPr>
      <w:r>
        <w:separator/>
      </w:r>
    </w:p>
  </w:footnote>
  <w:footnote w:type="continuationSeparator" w:id="0">
    <w:p w14:paraId="01F6A80B" w14:textId="77777777" w:rsidR="003526D9" w:rsidRDefault="003526D9">
      <w:pPr>
        <w:spacing w:after="0" w:line="240" w:lineRule="auto"/>
      </w:pPr>
      <w:r>
        <w:continuationSeparator/>
      </w:r>
    </w:p>
  </w:footnote>
  <w:footnote w:type="continuationNotice" w:id="1">
    <w:p w14:paraId="0A4EF264" w14:textId="77777777" w:rsidR="003526D9" w:rsidRDefault="003526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EB2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7F2570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10BEB38" wp14:editId="410BEB39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5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0BEB2B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10BEB2C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EB30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10BEB32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410BEB33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17C74"/>
    <w:rsid w:val="000204F8"/>
    <w:rsid w:val="000A1868"/>
    <w:rsid w:val="000D51B6"/>
    <w:rsid w:val="000D6B3B"/>
    <w:rsid w:val="00146C36"/>
    <w:rsid w:val="001B25F1"/>
    <w:rsid w:val="001E2C98"/>
    <w:rsid w:val="002163BC"/>
    <w:rsid w:val="00232C9B"/>
    <w:rsid w:val="002862B4"/>
    <w:rsid w:val="0029435D"/>
    <w:rsid w:val="002B5D3C"/>
    <w:rsid w:val="002C1799"/>
    <w:rsid w:val="00336110"/>
    <w:rsid w:val="00352377"/>
    <w:rsid w:val="003526D9"/>
    <w:rsid w:val="00355227"/>
    <w:rsid w:val="003D2FAD"/>
    <w:rsid w:val="00494398"/>
    <w:rsid w:val="004D7CEB"/>
    <w:rsid w:val="00666DD9"/>
    <w:rsid w:val="00692616"/>
    <w:rsid w:val="006B75F4"/>
    <w:rsid w:val="006C02CA"/>
    <w:rsid w:val="00775898"/>
    <w:rsid w:val="00797403"/>
    <w:rsid w:val="007F2570"/>
    <w:rsid w:val="008159E7"/>
    <w:rsid w:val="00935C14"/>
    <w:rsid w:val="00971F8C"/>
    <w:rsid w:val="00AE0BAA"/>
    <w:rsid w:val="00B53231"/>
    <w:rsid w:val="00B75170"/>
    <w:rsid w:val="00BB2675"/>
    <w:rsid w:val="00BD2557"/>
    <w:rsid w:val="00BE5289"/>
    <w:rsid w:val="00C020CB"/>
    <w:rsid w:val="00C9255B"/>
    <w:rsid w:val="00C973D8"/>
    <w:rsid w:val="00CA0212"/>
    <w:rsid w:val="00CE632A"/>
    <w:rsid w:val="00D3265C"/>
    <w:rsid w:val="00D43864"/>
    <w:rsid w:val="00D674E7"/>
    <w:rsid w:val="00DB06CC"/>
    <w:rsid w:val="00DE0170"/>
    <w:rsid w:val="00EA0F08"/>
    <w:rsid w:val="00EA3901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10BEB20"/>
  <w15:docId w15:val="{C343BC78-2CC9-488C-BD5F-46A8F523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ECA71-7CAD-476B-9DAE-24B4C3E4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2</TotalTime>
  <Pages>1</Pages>
  <Words>28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Helen Thurston</dc:creator>
  <cp:keywords> </cp:keywords>
  <dc:description> </dc:description>
  <cp:lastModifiedBy>Richard Attwood</cp:lastModifiedBy>
  <cp:revision>3</cp:revision>
  <cp:lastPrinted>2018-12-05T13:33:00Z</cp:lastPrinted>
  <dcterms:created xsi:type="dcterms:W3CDTF">2020-02-05T10:58:00Z</dcterms:created>
  <dcterms:modified xsi:type="dcterms:W3CDTF">2020-02-12T14:28:00Z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